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98B" w:rsidRPr="00E177FB" w:rsidRDefault="0060198B" w:rsidP="0060198B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0198B" w:rsidRPr="00E177FB" w:rsidRDefault="0060198B" w:rsidP="0060198B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0198B" w:rsidRPr="00E177FB" w:rsidRDefault="0060198B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0198B" w:rsidRPr="00E177FB" w:rsidRDefault="0060198B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E177FB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60198B" w:rsidRPr="00E177FB" w:rsidRDefault="0060198B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от "_____"_</w:t>
      </w:r>
      <w:r w:rsidR="001274A2" w:rsidRPr="001274A2">
        <w:rPr>
          <w:rFonts w:ascii="Times New Roman" w:hAnsi="Times New Roman"/>
          <w:sz w:val="24"/>
          <w:szCs w:val="24"/>
          <w:u w:val="single"/>
          <w:lang w:eastAsia="ru-RU"/>
        </w:rPr>
        <w:t>января</w:t>
      </w:r>
      <w:r w:rsidRPr="00E177FB">
        <w:rPr>
          <w:rFonts w:ascii="Times New Roman" w:hAnsi="Times New Roman"/>
          <w:sz w:val="24"/>
          <w:szCs w:val="24"/>
          <w:lang w:eastAsia="ru-RU"/>
        </w:rPr>
        <w:t>__ 201</w:t>
      </w:r>
      <w:r w:rsidR="0034121D">
        <w:rPr>
          <w:rFonts w:ascii="Times New Roman" w:hAnsi="Times New Roman"/>
          <w:sz w:val="24"/>
          <w:szCs w:val="24"/>
          <w:lang w:eastAsia="ru-RU"/>
        </w:rPr>
        <w:t>8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60198B" w:rsidRPr="00E177FB" w:rsidRDefault="0060198B" w:rsidP="0060198B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60198B" w:rsidRPr="00E177FB" w:rsidRDefault="0060198B" w:rsidP="0060198B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E177FB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A95C31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</w:t>
      </w:r>
    </w:p>
    <w:p w:rsidR="0060198B" w:rsidRDefault="00A95C3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отдела</w:t>
      </w:r>
      <w:r w:rsidRPr="00E177FB">
        <w:rPr>
          <w:rFonts w:ascii="Times New Roman" w:eastAsia="Calibri" w:hAnsi="Times New Roman"/>
          <w:sz w:val="24"/>
          <w:szCs w:val="24"/>
        </w:rPr>
        <w:t xml:space="preserve"> </w:t>
      </w:r>
      <w:r w:rsidR="0060198B" w:rsidRPr="00E177FB">
        <w:rPr>
          <w:rFonts w:ascii="Times New Roman" w:eastAsia="Calibri" w:hAnsi="Times New Roman"/>
          <w:sz w:val="24"/>
          <w:szCs w:val="24"/>
        </w:rPr>
        <w:t xml:space="preserve">выездных проверок </w:t>
      </w:r>
    </w:p>
    <w:p w:rsidR="0060198B" w:rsidRPr="00E177FB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Межрайонной инспекции Федеральной </w:t>
      </w:r>
    </w:p>
    <w:p w:rsidR="0060198B" w:rsidRPr="00E177FB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60198B" w:rsidRPr="00E177FB" w:rsidRDefault="0060198B" w:rsidP="0060198B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E177FB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5859AA" w:rsidRPr="005859AA" w:rsidRDefault="0060198B" w:rsidP="009A67D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</w:t>
      </w:r>
      <w:proofErr w:type="gramStart"/>
      <w:r w:rsidR="00A95C31">
        <w:rPr>
          <w:rFonts w:ascii="Times New Roman" w:eastAsia="Calibri" w:hAnsi="Times New Roman"/>
          <w:sz w:val="24"/>
          <w:szCs w:val="24"/>
        </w:rPr>
        <w:t xml:space="preserve">отдела </w:t>
      </w:r>
      <w:r w:rsidRPr="00E177FB">
        <w:rPr>
          <w:rFonts w:ascii="Times New Roman" w:eastAsia="Calibri" w:hAnsi="Times New Roman"/>
          <w:sz w:val="24"/>
          <w:szCs w:val="24"/>
        </w:rPr>
        <w:t xml:space="preserve"> выездных</w:t>
      </w:r>
      <w:proofErr w:type="gramEnd"/>
      <w:r w:rsidRPr="00E177FB">
        <w:rPr>
          <w:rFonts w:ascii="Times New Roman" w:eastAsia="Calibri" w:hAnsi="Times New Roman"/>
          <w:sz w:val="24"/>
          <w:szCs w:val="24"/>
        </w:rPr>
        <w:t xml:space="preserve"> проверок относится к ведущей группе должностей гражданской службы категории </w:t>
      </w:r>
      <w:r w:rsidR="005859AA">
        <w:rPr>
          <w:rFonts w:ascii="Times New Roman" w:eastAsia="Calibri" w:hAnsi="Times New Roman"/>
          <w:sz w:val="24"/>
          <w:szCs w:val="24"/>
        </w:rPr>
        <w:t xml:space="preserve"> </w:t>
      </w:r>
      <w:r w:rsidR="005859AA" w:rsidRPr="00D65180">
        <w:rPr>
          <w:rFonts w:ascii="Times New Roman" w:eastAsia="Calibri" w:hAnsi="Times New Roman"/>
          <w:sz w:val="28"/>
          <w:szCs w:val="28"/>
        </w:rPr>
        <w:t xml:space="preserve"> </w:t>
      </w:r>
      <w:r w:rsidR="005859AA" w:rsidRPr="005859AA">
        <w:rPr>
          <w:rFonts w:ascii="Times New Roman" w:eastAsia="Calibri" w:hAnsi="Times New Roman"/>
          <w:sz w:val="24"/>
          <w:szCs w:val="24"/>
        </w:rPr>
        <w:t>«специалисты».</w:t>
      </w:r>
    </w:p>
    <w:p w:rsidR="0060198B" w:rsidRPr="00E177FB" w:rsidRDefault="0060198B" w:rsidP="009A67D1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в соответствии с </w:t>
      </w:r>
      <w:hyperlink r:id="rId8" w:history="1">
        <w:r w:rsidRPr="00E177FB">
          <w:rPr>
            <w:rFonts w:ascii="Times New Roman" w:eastAsia="Calibri" w:hAnsi="Times New Roman"/>
            <w:sz w:val="24"/>
            <w:szCs w:val="24"/>
          </w:rPr>
          <w:t>Реестром</w:t>
        </w:r>
      </w:hyperlink>
      <w:r w:rsidRPr="00E177FB">
        <w:rPr>
          <w:rFonts w:ascii="Times New Roman" w:eastAsia="Calibri" w:hAnsi="Times New Roman"/>
          <w:sz w:val="24"/>
          <w:szCs w:val="24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</w:t>
      </w:r>
      <w:r w:rsidRPr="00AC0105">
        <w:rPr>
          <w:rFonts w:ascii="Times New Roman" w:eastAsia="Calibri" w:hAnsi="Times New Roman"/>
          <w:sz w:val="24"/>
          <w:szCs w:val="24"/>
        </w:rPr>
        <w:t xml:space="preserve">"- </w:t>
      </w:r>
      <w:r w:rsidR="00FB7323" w:rsidRPr="00AC0105">
        <w:rPr>
          <w:rFonts w:ascii="Times New Roman" w:hAnsi="Times New Roman"/>
          <w:sz w:val="24"/>
          <w:szCs w:val="24"/>
          <w:lang w:eastAsia="ru-RU"/>
        </w:rPr>
        <w:t>11-3-3-094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</w:t>
      </w:r>
      <w:proofErr w:type="gramStart"/>
      <w:r>
        <w:rPr>
          <w:rFonts w:ascii="Times New Roman" w:eastAsia="Calibri" w:hAnsi="Times New Roman"/>
          <w:sz w:val="24"/>
          <w:szCs w:val="24"/>
        </w:rPr>
        <w:t xml:space="preserve">инспектора </w:t>
      </w:r>
      <w:r w:rsidRPr="00E177FB">
        <w:rPr>
          <w:rFonts w:ascii="Times New Roman" w:eastAsia="Calibri" w:hAnsi="Times New Roman"/>
          <w:sz w:val="24"/>
          <w:szCs w:val="24"/>
        </w:rPr>
        <w:t xml:space="preserve"> выездных</w:t>
      </w:r>
      <w:proofErr w:type="gramEnd"/>
      <w:r w:rsidRPr="00E177FB">
        <w:rPr>
          <w:rFonts w:ascii="Times New Roman" w:eastAsia="Calibri" w:hAnsi="Times New Roman"/>
          <w:sz w:val="24"/>
          <w:szCs w:val="24"/>
        </w:rPr>
        <w:t xml:space="preserve"> проверок (далее – </w:t>
      </w:r>
      <w:r w:rsidR="005859AA">
        <w:rPr>
          <w:rFonts w:ascii="Times New Roman" w:eastAsia="Calibri" w:hAnsi="Times New Roman"/>
          <w:sz w:val="24"/>
          <w:szCs w:val="24"/>
        </w:rPr>
        <w:t xml:space="preserve">главный государственный налоговый инспектор </w:t>
      </w:r>
      <w:r w:rsidR="005859AA" w:rsidRPr="00E177FB">
        <w:rPr>
          <w:rFonts w:ascii="Times New Roman" w:eastAsia="Calibri" w:hAnsi="Times New Roman"/>
          <w:sz w:val="24"/>
          <w:szCs w:val="24"/>
        </w:rPr>
        <w:t xml:space="preserve"> </w:t>
      </w:r>
      <w:r w:rsidRPr="00E177FB">
        <w:rPr>
          <w:rFonts w:ascii="Times New Roman" w:eastAsia="Calibri" w:hAnsi="Times New Roman"/>
          <w:sz w:val="24"/>
          <w:szCs w:val="24"/>
        </w:rPr>
        <w:t>отдела): Регулирование налоговой деятельности.</w:t>
      </w:r>
    </w:p>
    <w:p w:rsidR="0060198B" w:rsidRPr="00E177FB" w:rsidRDefault="0060198B" w:rsidP="0060198B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3. Вид</w:t>
      </w:r>
      <w:r w:rsidRPr="00E177F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177FB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</w:t>
      </w:r>
      <w:proofErr w:type="gramStart"/>
      <w:r>
        <w:rPr>
          <w:rFonts w:ascii="Times New Roman" w:eastAsia="Calibri" w:hAnsi="Times New Roman"/>
          <w:sz w:val="24"/>
          <w:szCs w:val="24"/>
        </w:rPr>
        <w:t xml:space="preserve">инспектора </w:t>
      </w:r>
      <w:r w:rsidRPr="00E177FB">
        <w:rPr>
          <w:rFonts w:ascii="Times New Roman" w:eastAsia="Calibri" w:hAnsi="Times New Roman"/>
          <w:sz w:val="24"/>
          <w:szCs w:val="24"/>
        </w:rPr>
        <w:t>:</w:t>
      </w:r>
      <w:proofErr w:type="gramEnd"/>
      <w:r w:rsidRPr="00E177FB">
        <w:rPr>
          <w:rFonts w:ascii="Times New Roman" w:eastAsia="Calibri" w:hAnsi="Times New Roman"/>
          <w:sz w:val="24"/>
          <w:szCs w:val="24"/>
        </w:rPr>
        <w:t xml:space="preserve"> Осуществление налогового контроля посредством проведения выездных проверок.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4. Назначение и освобождение от должности </w:t>
      </w:r>
      <w:r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</w:t>
      </w:r>
      <w:proofErr w:type="gramStart"/>
      <w:r>
        <w:rPr>
          <w:rFonts w:ascii="Times New Roman" w:eastAsia="Calibri" w:hAnsi="Times New Roman"/>
          <w:sz w:val="24"/>
          <w:szCs w:val="24"/>
        </w:rPr>
        <w:t xml:space="preserve">инспектора </w:t>
      </w:r>
      <w:r w:rsidRPr="00E177FB">
        <w:rPr>
          <w:rFonts w:ascii="Times New Roman" w:eastAsia="Calibri" w:hAnsi="Times New Roman"/>
          <w:sz w:val="24"/>
          <w:szCs w:val="24"/>
        </w:rPr>
        <w:t xml:space="preserve"> осуществляется</w:t>
      </w:r>
      <w:proofErr w:type="gramEnd"/>
      <w:r w:rsidRPr="00E177FB">
        <w:rPr>
          <w:rFonts w:ascii="Times New Roman" w:eastAsia="Calibri" w:hAnsi="Times New Roman"/>
          <w:sz w:val="24"/>
          <w:szCs w:val="24"/>
        </w:rPr>
        <w:t xml:space="preserve"> приказом начальника Межрайонной ИФНС России №12 по Приморскому краю.  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5. </w:t>
      </w:r>
      <w:r w:rsidR="001E696D">
        <w:rPr>
          <w:rFonts w:ascii="Times New Roman" w:eastAsia="Calibri" w:hAnsi="Times New Roman"/>
          <w:sz w:val="24"/>
          <w:szCs w:val="24"/>
        </w:rPr>
        <w:t>Главный государственный налоговый инспектор</w:t>
      </w:r>
      <w:r w:rsidRPr="00E177FB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начальнику отдела либо лицу, исполняющему его обязанности.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34121D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E177FB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E177FB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60198B" w:rsidRPr="00E177FB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6. Для замещения должности </w:t>
      </w:r>
      <w:r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</w:t>
      </w:r>
      <w:proofErr w:type="gramStart"/>
      <w:r>
        <w:rPr>
          <w:rFonts w:ascii="Times New Roman" w:eastAsia="Calibri" w:hAnsi="Times New Roman"/>
          <w:sz w:val="24"/>
          <w:szCs w:val="24"/>
        </w:rPr>
        <w:t xml:space="preserve">инспектора </w:t>
      </w:r>
      <w:r w:rsidRPr="00E177FB">
        <w:rPr>
          <w:rFonts w:ascii="Times New Roman" w:eastAsia="Calibri" w:hAnsi="Times New Roman"/>
          <w:sz w:val="24"/>
          <w:szCs w:val="24"/>
        </w:rPr>
        <w:t xml:space="preserve"> устанавливаются</w:t>
      </w:r>
      <w:proofErr w:type="gramEnd"/>
      <w:r w:rsidRPr="00E177FB">
        <w:rPr>
          <w:rFonts w:ascii="Times New Roman" w:eastAsia="Calibri" w:hAnsi="Times New Roman"/>
          <w:sz w:val="24"/>
          <w:szCs w:val="24"/>
        </w:rPr>
        <w:t xml:space="preserve"> следующие требования.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6.1. Наличие высшего образования</w:t>
      </w:r>
      <w:bookmarkStart w:id="6" w:name="_GoBack"/>
      <w:bookmarkEnd w:id="6"/>
      <w:r w:rsidRPr="00E177FB">
        <w:rPr>
          <w:rFonts w:ascii="Times New Roman" w:eastAsia="Calibri" w:hAnsi="Times New Roman"/>
          <w:sz w:val="24"/>
          <w:szCs w:val="24"/>
        </w:rPr>
        <w:t xml:space="preserve"> по специальности, направлению подготовки: </w:t>
      </w:r>
      <w:r w:rsidRPr="00E177FB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eastAsia="Calibri" w:hAnsi="Times New Roman"/>
          <w:sz w:val="24"/>
          <w:szCs w:val="24"/>
        </w:rPr>
        <w:t>6.2. </w:t>
      </w:r>
      <w:r w:rsidRPr="00E177FB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60198B" w:rsidRPr="00E177FB" w:rsidRDefault="0060198B" w:rsidP="0060198B">
      <w:pPr>
        <w:tabs>
          <w:tab w:val="left" w:pos="0"/>
        </w:tabs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60198B" w:rsidRPr="00E177FB" w:rsidRDefault="0060198B" w:rsidP="0060198B">
      <w:pPr>
        <w:tabs>
          <w:tab w:val="left" w:pos="0"/>
        </w:tabs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60198B" w:rsidRPr="00E177FB" w:rsidRDefault="0060198B" w:rsidP="0060198B">
      <w:pPr>
        <w:tabs>
          <w:tab w:val="left" w:pos="0"/>
        </w:tabs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lastRenderedPageBreak/>
        <w:t>- знания и умения в области информационно-коммуникационных технологий.</w:t>
      </w:r>
    </w:p>
    <w:p w:rsidR="0060198B" w:rsidRPr="00E177FB" w:rsidRDefault="0060198B" w:rsidP="0060198B">
      <w:pPr>
        <w:tabs>
          <w:tab w:val="left" w:pos="0"/>
        </w:tabs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E177FB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Pr="00E177FB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60198B" w:rsidRPr="00E177FB" w:rsidRDefault="0060198B" w:rsidP="003E2E33">
      <w:pPr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Налоговый кодекс Российской Федерации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; </w:t>
      </w:r>
      <w:r w:rsidRPr="00E177FB">
        <w:rPr>
          <w:rFonts w:ascii="Times New Roman" w:hAnsi="Times New Roman"/>
          <w:sz w:val="24"/>
          <w:szCs w:val="24"/>
          <w:lang w:bidi="en-US"/>
        </w:rPr>
        <w:t>Бюджетный кодекс Российской Федерации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;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06 октября 2003 г. № 131-ФЗ «Об общих принципах организации местного самоуправления в Российской Федерации</w:t>
      </w:r>
      <w:proofErr w:type="gramStart"/>
      <w:r w:rsidRPr="00E177FB">
        <w:rPr>
          <w:rFonts w:ascii="Times New Roman" w:hAnsi="Times New Roman"/>
          <w:sz w:val="24"/>
          <w:szCs w:val="24"/>
          <w:lang w:bidi="en-US"/>
        </w:rPr>
        <w:t>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 xml:space="preserve"> Федеральный</w:t>
      </w:r>
      <w:proofErr w:type="gramEnd"/>
      <w:r w:rsidRPr="00E177FB">
        <w:rPr>
          <w:rFonts w:ascii="Times New Roman" w:hAnsi="Times New Roman"/>
          <w:sz w:val="24"/>
          <w:szCs w:val="24"/>
          <w:lang w:bidi="en-US"/>
        </w:rPr>
        <w:t xml:space="preserve"> закон от 29 ноября 2007 г. № 282-ФЗ «Об официальном статистическом учете и системе государственной статистики в Российской Федерации»;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27 июля 2010 г. № 210-ФЗ «Об организации предоставления государственных и муниципальных услуг»;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Закон Российской Федерации от 21 марта 1991 г. № 943-1 «О налоговых органах Российской Федерации»;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Российской Федерации от 27 июля 2006 г. №152-ФЗ «О персональных данных»;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Федеральный закон Российской Федерации от 6 апреля 2011 г. № 63-ФЗ «Об электронной подписи»;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34121D" w:rsidRPr="00E177FB">
        <w:rPr>
          <w:rFonts w:ascii="Times New Roman" w:hAnsi="Times New Roman"/>
          <w:sz w:val="24"/>
          <w:szCs w:val="24"/>
          <w:lang w:bidi="en-US"/>
        </w:rPr>
        <w:t xml:space="preserve">6.4.1.15. </w:t>
      </w:r>
      <w:r w:rsidR="0034121D" w:rsidRPr="00E177FB">
        <w:rPr>
          <w:rFonts w:ascii="Times New Roman" w:hAnsi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="0034121D" w:rsidRPr="00E177FB">
          <w:rPr>
            <w:rFonts w:ascii="Times New Roman" w:hAnsi="Times New Roman"/>
            <w:sz w:val="24"/>
            <w:szCs w:val="24"/>
          </w:rPr>
          <w:t>2004 г</w:t>
        </w:r>
      </w:smartTag>
      <w:r w:rsidR="0034121D" w:rsidRPr="00E177FB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Федерации»; </w:t>
      </w:r>
      <w:r w:rsidRPr="003E2E33">
        <w:rPr>
          <w:rFonts w:ascii="Times New Roman" w:hAnsi="Times New Roman"/>
          <w:sz w:val="24"/>
          <w:szCs w:val="24"/>
          <w:lang w:bidi="en-US"/>
        </w:rPr>
        <w:t xml:space="preserve">Указ Президента </w:t>
      </w:r>
      <w:r w:rsidRPr="00E177FB">
        <w:rPr>
          <w:rFonts w:ascii="Times New Roman" w:hAnsi="Times New Roman"/>
          <w:sz w:val="24"/>
          <w:szCs w:val="24"/>
          <w:lang w:bidi="en-US"/>
        </w:rPr>
        <w:t>Российской Федерации от 7 мая 2012 г. № 601 “Об основных направлениях совершенствования системы государственного управления”;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3E2E33">
        <w:rPr>
          <w:rFonts w:ascii="Times New Roman" w:hAnsi="Times New Roman"/>
          <w:sz w:val="24"/>
          <w:szCs w:val="24"/>
          <w:lang w:bidi="en-US"/>
        </w:rPr>
        <w:t>постановление</w:t>
      </w:r>
      <w:r w:rsidRPr="00E177FB">
        <w:rPr>
          <w:rFonts w:ascii="Times New Roman" w:hAnsi="Times New Roman"/>
          <w:sz w:val="24"/>
          <w:szCs w:val="24"/>
          <w:lang w:bidi="en-US"/>
        </w:rPr>
        <w:t xml:space="preserve"> Правительства Российской Федерации от 30 сентября 2004 г. № 506 «Об утверждении Положения о Федеральной налоговой службе»;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3E2E33">
        <w:rPr>
          <w:rFonts w:ascii="Times New Roman" w:hAnsi="Times New Roman"/>
          <w:sz w:val="24"/>
          <w:szCs w:val="24"/>
          <w:lang w:bidi="en-US"/>
        </w:rPr>
        <w:t xml:space="preserve">приказ </w:t>
      </w:r>
      <w:r w:rsidRPr="00E177FB">
        <w:rPr>
          <w:rFonts w:ascii="Times New Roman" w:hAnsi="Times New Roman"/>
          <w:sz w:val="24"/>
          <w:szCs w:val="24"/>
          <w:lang w:bidi="en-US"/>
        </w:rPr>
        <w:t>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; </w:t>
      </w:r>
      <w:r w:rsidR="0034121D" w:rsidRPr="00E177FB">
        <w:rPr>
          <w:rFonts w:ascii="Times New Roman" w:hAnsi="Times New Roman"/>
          <w:sz w:val="24"/>
          <w:szCs w:val="24"/>
        </w:rPr>
        <w:t xml:space="preserve">приказ Минфина </w:t>
      </w:r>
      <w:r w:rsidR="0034121D" w:rsidRPr="00E177FB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34121D" w:rsidRPr="00E177FB">
        <w:rPr>
          <w:rFonts w:ascii="Times New Roman" w:hAnsi="Times New Roman"/>
          <w:sz w:val="24"/>
          <w:szCs w:val="24"/>
        </w:rPr>
        <w:t xml:space="preserve"> № 20н, МНС </w:t>
      </w:r>
      <w:r w:rsidR="0034121D" w:rsidRPr="00E177FB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34121D" w:rsidRPr="00E177FB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</w:t>
      </w:r>
      <w:r w:rsidR="0034121D" w:rsidRPr="003E2E33">
        <w:rPr>
          <w:rFonts w:ascii="Times New Roman" w:hAnsi="Times New Roman"/>
          <w:sz w:val="24"/>
          <w:szCs w:val="24"/>
        </w:rPr>
        <w:t>»;</w:t>
      </w:r>
      <w:r w:rsidR="003E2E33" w:rsidRPr="003E2E33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3E2E33">
        <w:rPr>
          <w:rFonts w:ascii="Times New Roman" w:hAnsi="Times New Roman"/>
          <w:sz w:val="24"/>
          <w:szCs w:val="24"/>
          <w:lang w:bidi="en-US"/>
        </w:rPr>
        <w:t xml:space="preserve">приказ МНС </w:t>
      </w:r>
      <w:r w:rsidRPr="00E177FB">
        <w:rPr>
          <w:rFonts w:ascii="Times New Roman" w:hAnsi="Times New Roman"/>
          <w:sz w:val="24"/>
          <w:szCs w:val="24"/>
          <w:lang w:bidi="en-US"/>
        </w:rPr>
        <w:t>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B04CD7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</w:t>
      </w:r>
      <w:r w:rsidRPr="00E177FB">
        <w:rPr>
          <w:rFonts w:ascii="Times New Roman" w:hAnsi="Times New Roman"/>
          <w:sz w:val="24"/>
          <w:szCs w:val="24"/>
        </w:rPr>
        <w:t>органов по предупреждению, выявлению и пресечению налоговых правонарушений и преступлений»;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</w:t>
      </w:r>
      <w:r w:rsidRPr="00E177FB">
        <w:rPr>
          <w:rFonts w:ascii="Times New Roman" w:hAnsi="Times New Roman"/>
          <w:sz w:val="24"/>
          <w:szCs w:val="24"/>
        </w:rPr>
        <w:lastRenderedPageBreak/>
        <w:t>информации по запросам налоговых органов в электронном виде по телекоммуникационным каналам связи»;</w:t>
      </w:r>
      <w:r w:rsidR="0034121D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>приказ ФНС России от 02 августа 2005 г.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0328A1">
        <w:rPr>
          <w:rFonts w:ascii="Times New Roman" w:hAnsi="Times New Roman"/>
          <w:sz w:val="24"/>
          <w:szCs w:val="24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 xml:space="preserve">приказ ФНС </w:t>
      </w:r>
      <w:r w:rsidRPr="00E177FB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Pr="00E177FB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0328A1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0328A1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  <w:r w:rsidR="000328A1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 xml:space="preserve">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60198B" w:rsidRPr="00E177FB" w:rsidRDefault="0060198B" w:rsidP="0060198B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Главн</w:t>
      </w:r>
      <w:r w:rsidR="00621698">
        <w:rPr>
          <w:rFonts w:ascii="Times New Roman" w:eastAsia="Calibri" w:hAnsi="Times New Roman"/>
          <w:sz w:val="24"/>
          <w:szCs w:val="24"/>
          <w:lang w:val="ru-RU"/>
        </w:rPr>
        <w:t xml:space="preserve">ый </w:t>
      </w:r>
      <w:r>
        <w:rPr>
          <w:rFonts w:ascii="Times New Roman" w:eastAsia="Calibri" w:hAnsi="Times New Roman"/>
          <w:sz w:val="24"/>
          <w:szCs w:val="24"/>
          <w:lang w:val="ru-RU"/>
        </w:rPr>
        <w:t xml:space="preserve"> государственн</w:t>
      </w:r>
      <w:r w:rsidR="00621698">
        <w:rPr>
          <w:rFonts w:ascii="Times New Roman" w:eastAsia="Calibri" w:hAnsi="Times New Roman"/>
          <w:sz w:val="24"/>
          <w:szCs w:val="24"/>
          <w:lang w:val="ru-RU"/>
        </w:rPr>
        <w:t>ый</w:t>
      </w:r>
      <w:r>
        <w:rPr>
          <w:rFonts w:ascii="Times New Roman" w:eastAsia="Calibri" w:hAnsi="Times New Roman"/>
          <w:sz w:val="24"/>
          <w:szCs w:val="24"/>
          <w:lang w:val="ru-RU"/>
        </w:rPr>
        <w:t xml:space="preserve"> налогов</w:t>
      </w:r>
      <w:r w:rsidR="00621698">
        <w:rPr>
          <w:rFonts w:ascii="Times New Roman" w:eastAsia="Calibri" w:hAnsi="Times New Roman"/>
          <w:sz w:val="24"/>
          <w:szCs w:val="24"/>
          <w:lang w:val="ru-RU"/>
        </w:rPr>
        <w:t xml:space="preserve">ый </w:t>
      </w:r>
      <w:r>
        <w:rPr>
          <w:rFonts w:ascii="Times New Roman" w:eastAsia="Calibri" w:hAnsi="Times New Roman"/>
          <w:sz w:val="24"/>
          <w:szCs w:val="24"/>
          <w:lang w:val="ru-RU"/>
        </w:rPr>
        <w:t xml:space="preserve"> инспектор</w:t>
      </w:r>
      <w:r w:rsidR="00621698">
        <w:rPr>
          <w:rFonts w:ascii="Times New Roman" w:eastAsia="Calibri" w:hAnsi="Times New Roman"/>
          <w:sz w:val="24"/>
          <w:szCs w:val="24"/>
          <w:lang w:val="ru-RU"/>
        </w:rPr>
        <w:t xml:space="preserve">  </w:t>
      </w:r>
      <w:r w:rsidRPr="00E177FB">
        <w:rPr>
          <w:rFonts w:ascii="Times New Roman" w:eastAsia="Calibri" w:hAnsi="Times New Roman"/>
          <w:sz w:val="24"/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0198B" w:rsidRPr="00E177FB" w:rsidRDefault="0060198B" w:rsidP="0060198B">
      <w:pPr>
        <w:pStyle w:val="aa"/>
        <w:ind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0198B" w:rsidRPr="00E177FB" w:rsidRDefault="0060198B" w:rsidP="0060198B">
      <w:pPr>
        <w:pStyle w:val="aa"/>
        <w:numPr>
          <w:ilvl w:val="2"/>
          <w:numId w:val="16"/>
        </w:numPr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177FB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Pr="00E177FB">
        <w:rPr>
          <w:rFonts w:ascii="Times New Roman" w:hAnsi="Times New Roman"/>
          <w:sz w:val="24"/>
          <w:szCs w:val="24"/>
          <w:lang w:val="ru-RU"/>
        </w:rPr>
        <w:t>: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основы экономики, финансов и кредита, бухгалтерского и налогового учета;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основы налогообложения;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основы финансовых и кредитных отношений;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общие положения о налоговом контроле;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принципы формирования бюджетной системы Российской Федерации;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принципы формирования налоговой системы Российской Федерации;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порядок проведения мероприятий налогового контроля;</w:t>
      </w:r>
    </w:p>
    <w:p w:rsidR="0060198B" w:rsidRPr="00E177FB" w:rsidRDefault="0060198B" w:rsidP="0060198B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177FB">
        <w:rPr>
          <w:rFonts w:ascii="Times New Roman" w:hAnsi="Times New Roman"/>
          <w:sz w:val="24"/>
          <w:szCs w:val="24"/>
          <w:lang w:val="ru-RU"/>
        </w:rPr>
        <w:t>- принципы налогового администрирования;</w:t>
      </w:r>
    </w:p>
    <w:p w:rsidR="0060198B" w:rsidRPr="00E177FB" w:rsidRDefault="0060198B" w:rsidP="0060198B">
      <w:pPr>
        <w:pStyle w:val="a8"/>
        <w:tabs>
          <w:tab w:val="left" w:pos="558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60198B" w:rsidRPr="00E177FB" w:rsidRDefault="0060198B" w:rsidP="0060198B">
      <w:pPr>
        <w:pStyle w:val="a8"/>
        <w:tabs>
          <w:tab w:val="left" w:pos="558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 xml:space="preserve">- особенности проведения выездных налоговых проверок, в </w:t>
      </w:r>
      <w:proofErr w:type="spellStart"/>
      <w:r w:rsidRPr="00E177FB">
        <w:rPr>
          <w:rFonts w:ascii="Times New Roman" w:hAnsi="Times New Roman"/>
          <w:sz w:val="24"/>
          <w:szCs w:val="24"/>
        </w:rPr>
        <w:t>т.ч</w:t>
      </w:r>
      <w:proofErr w:type="spellEnd"/>
      <w:r w:rsidRPr="00E177FB">
        <w:rPr>
          <w:rFonts w:ascii="Times New Roman" w:hAnsi="Times New Roman"/>
          <w:sz w:val="24"/>
          <w:szCs w:val="24"/>
        </w:rPr>
        <w:t>. консолидированной группы налогоплательщиков;</w:t>
      </w:r>
    </w:p>
    <w:p w:rsidR="0060198B" w:rsidRPr="00E177FB" w:rsidRDefault="0060198B" w:rsidP="0060198B">
      <w:pPr>
        <w:pStyle w:val="a8"/>
        <w:tabs>
          <w:tab w:val="left" w:pos="558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порядок и сроки проведения выездных налоговых проверок;</w:t>
      </w:r>
    </w:p>
    <w:p w:rsidR="0060198B" w:rsidRPr="00E177FB" w:rsidRDefault="0060198B" w:rsidP="0060198B">
      <w:pPr>
        <w:pStyle w:val="a8"/>
        <w:tabs>
          <w:tab w:val="left" w:pos="558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порядок и сроки рассмотрения материалов налоговой проверки;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порядок осуществления мероприятий налогового контроля при проведении выездных налоговых проверок.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E177FB" w:rsidRDefault="0060198B" w:rsidP="0060198B">
      <w:pPr>
        <w:pStyle w:val="a8"/>
        <w:numPr>
          <w:ilvl w:val="1"/>
          <w:numId w:val="16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Наличие функциональных знаний</w:t>
      </w:r>
      <w:r w:rsidRPr="00E177FB">
        <w:rPr>
          <w:rFonts w:ascii="Times New Roman" w:eastAsia="Calibri" w:hAnsi="Times New Roman"/>
          <w:color w:val="FF0000"/>
          <w:sz w:val="24"/>
          <w:szCs w:val="24"/>
        </w:rPr>
        <w:t>: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lastRenderedPageBreak/>
        <w:t>-</w:t>
      </w:r>
      <w:r w:rsidRPr="00E177FB">
        <w:rPr>
          <w:rFonts w:ascii="Times New Roman" w:hAnsi="Times New Roman"/>
          <w:sz w:val="24"/>
          <w:szCs w:val="24"/>
          <w:lang w:val="en-US" w:bidi="en-US"/>
        </w:rPr>
        <w:t> </w:t>
      </w:r>
      <w:r w:rsidRPr="00E177FB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 xml:space="preserve">6.6. Наличие базовых умений: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- умение управлять изменениями;</w:t>
      </w:r>
    </w:p>
    <w:p w:rsidR="0060198B" w:rsidRPr="00E177FB" w:rsidRDefault="0060198B" w:rsidP="0060198B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60198B" w:rsidRPr="00E177FB" w:rsidRDefault="0060198B" w:rsidP="0060198B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 умение оперативно принимать и реализовывать управленческие решения.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60198B" w:rsidRPr="00E177FB" w:rsidRDefault="0060198B" w:rsidP="0060198B">
      <w:pPr>
        <w:pStyle w:val="a8"/>
        <w:numPr>
          <w:ilvl w:val="1"/>
          <w:numId w:val="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Pr="00E177FB">
        <w:rPr>
          <w:rFonts w:ascii="Times New Roman" w:eastAsia="Calibri" w:hAnsi="Times New Roman"/>
          <w:sz w:val="24"/>
          <w:szCs w:val="24"/>
        </w:rPr>
        <w:t>профессиональных</w:t>
      </w:r>
      <w:r w:rsidRPr="00E177FB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60198B" w:rsidRPr="00E177FB" w:rsidRDefault="0060198B" w:rsidP="0060198B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_Toc477362589"/>
      <w:r w:rsidRPr="00E177FB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7"/>
    </w:p>
    <w:p w:rsidR="0060198B" w:rsidRPr="00E177FB" w:rsidRDefault="0060198B" w:rsidP="0060198B">
      <w:pPr>
        <w:pStyle w:val="a8"/>
        <w:overflowPunct/>
        <w:ind w:left="0"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bookmarkStart w:id="8" w:name="_Toc477362590"/>
      <w:r w:rsidRPr="00E177FB">
        <w:rPr>
          <w:rFonts w:ascii="Times New Roman" w:hAnsi="Times New Roman"/>
          <w:sz w:val="24"/>
          <w:szCs w:val="24"/>
        </w:rPr>
        <w:t>- подготовка решения о проведении выездной налоговой проверки.</w:t>
      </w:r>
      <w:bookmarkEnd w:id="8"/>
    </w:p>
    <w:p w:rsidR="0060198B" w:rsidRPr="00E177FB" w:rsidRDefault="0060198B" w:rsidP="0060198B">
      <w:pPr>
        <w:overflowPunct/>
        <w:ind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60198B" w:rsidRPr="00E177FB" w:rsidRDefault="0060198B" w:rsidP="0060198B">
      <w:pPr>
        <w:pStyle w:val="a8"/>
        <w:numPr>
          <w:ilvl w:val="1"/>
          <w:numId w:val="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E177FB">
        <w:rPr>
          <w:rFonts w:ascii="Times New Roman" w:eastAsia="Calibri" w:hAnsi="Times New Roman"/>
          <w:color w:val="000000"/>
          <w:sz w:val="24"/>
          <w:szCs w:val="24"/>
        </w:rPr>
        <w:t>Наличие функциональных умений:</w:t>
      </w:r>
    </w:p>
    <w:p w:rsidR="0060198B" w:rsidRPr="00E177FB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выездных проверок;</w:t>
      </w:r>
    </w:p>
    <w:p w:rsidR="0060198B" w:rsidRPr="00E177FB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70EB9" w:rsidRDefault="0060198B" w:rsidP="00C70EB9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E177FB">
        <w:rPr>
          <w:rFonts w:ascii="Times New Roman" w:hAnsi="Times New Roman"/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C70EB9" w:rsidRDefault="00C70EB9" w:rsidP="00C70EB9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</w:p>
    <w:p w:rsidR="0060198B" w:rsidRPr="00E177FB" w:rsidRDefault="0060198B" w:rsidP="00B97324">
      <w:pPr>
        <w:overflowPunct/>
        <w:adjustRightInd/>
        <w:ind w:firstLine="567"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Основные права и </w:t>
      </w:r>
      <w:r w:rsidRPr="0060198B">
        <w:rPr>
          <w:rFonts w:ascii="Times New Roman" w:hAnsi="Times New Roman"/>
          <w:sz w:val="24"/>
          <w:szCs w:val="24"/>
          <w:lang w:eastAsia="ru-RU"/>
        </w:rPr>
        <w:t xml:space="preserve">обязанности главного государственного налогового инспектора </w:t>
      </w:r>
      <w:r w:rsidRPr="00E177FB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177FB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E177F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E177FB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E177F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E177FB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E177F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E177FB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E177FB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177FB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E177FB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60198B" w:rsidRPr="00E177FB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8C2FC3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выездных  проверок, </w:t>
      </w:r>
      <w:r>
        <w:rPr>
          <w:rFonts w:ascii="Times New Roman" w:hAnsi="Times New Roman"/>
          <w:sz w:val="24"/>
          <w:szCs w:val="24"/>
          <w:lang w:eastAsia="ru-RU"/>
        </w:rPr>
        <w:t>главн</w:t>
      </w:r>
      <w:r w:rsidR="004F7103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государственн</w:t>
      </w:r>
      <w:r w:rsidR="004F7103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4F7103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инспектор</w:t>
      </w:r>
      <w:r w:rsidR="004F710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обязан: 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8.1. </w:t>
      </w:r>
      <w:r w:rsidR="000567E1" w:rsidRPr="000567E1">
        <w:rPr>
          <w:rFonts w:ascii="Times New Roman" w:hAnsi="Times New Roman"/>
          <w:spacing w:val="-8"/>
          <w:sz w:val="24"/>
          <w:szCs w:val="24"/>
        </w:rPr>
        <w:t xml:space="preserve">осуществлять </w:t>
      </w:r>
      <w:proofErr w:type="spellStart"/>
      <w:r w:rsidR="000567E1" w:rsidRPr="000567E1">
        <w:rPr>
          <w:rFonts w:ascii="Times New Roman" w:hAnsi="Times New Roman"/>
          <w:spacing w:val="-8"/>
          <w:sz w:val="24"/>
          <w:szCs w:val="24"/>
        </w:rPr>
        <w:t>предпроверочную</w:t>
      </w:r>
      <w:proofErr w:type="spellEnd"/>
      <w:r w:rsidR="000567E1" w:rsidRPr="000567E1">
        <w:rPr>
          <w:rFonts w:ascii="Times New Roman" w:hAnsi="Times New Roman"/>
          <w:spacing w:val="-8"/>
          <w:sz w:val="24"/>
          <w:szCs w:val="24"/>
        </w:rPr>
        <w:t xml:space="preserve"> подготовку к проведению выездной налоговой проверки, а именно изучать и анализировать всю имеющуюся в налоговом органе информацию о налогоплательщике, его филиалах и представительствах, наличии недвижимого имущества и транспортных средств, подлежащих налогообложению;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8.2. </w:t>
      </w:r>
      <w:r w:rsidR="000567E1" w:rsidRPr="000567E1">
        <w:rPr>
          <w:rFonts w:ascii="Times New Roman" w:hAnsi="Times New Roman"/>
          <w:spacing w:val="-8"/>
          <w:sz w:val="24"/>
          <w:szCs w:val="24"/>
        </w:rPr>
        <w:t>осуществлять проведение выездных налоговых проверок согласно утвержденного Плана проведения выездных налоговых поверок;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8.3. </w:t>
      </w:r>
      <w:r w:rsidR="000567E1" w:rsidRPr="000567E1">
        <w:rPr>
          <w:rFonts w:ascii="Times New Roman" w:hAnsi="Times New Roman"/>
          <w:spacing w:val="-8"/>
          <w:sz w:val="24"/>
          <w:szCs w:val="24"/>
        </w:rPr>
        <w:t>осуществлять истребование документов, контроль за техническим состоянием информационного ресурса «Отдела выездных проверок» в системе ЭОД;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8.4. </w:t>
      </w:r>
      <w:r w:rsidR="000567E1" w:rsidRPr="000567E1">
        <w:rPr>
          <w:rFonts w:ascii="Times New Roman" w:hAnsi="Times New Roman"/>
          <w:spacing w:val="-4"/>
          <w:sz w:val="24"/>
          <w:szCs w:val="24"/>
        </w:rPr>
        <w:t>подготавливать и передавать в юридический отдел материалы выездных налоговых проверок</w:t>
      </w:r>
      <w:r w:rsidR="000567E1" w:rsidRPr="000567E1">
        <w:rPr>
          <w:rFonts w:ascii="Times New Roman" w:hAnsi="Times New Roman"/>
          <w:spacing w:val="-5"/>
          <w:sz w:val="24"/>
          <w:szCs w:val="24"/>
        </w:rPr>
        <w:t xml:space="preserve"> для обеспечения производства по делам о налоговых нарушениях законодательства;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8.5. </w:t>
      </w:r>
      <w:r w:rsidR="000567E1" w:rsidRPr="000567E1">
        <w:rPr>
          <w:rFonts w:ascii="Times New Roman" w:hAnsi="Times New Roman"/>
          <w:sz w:val="24"/>
          <w:szCs w:val="24"/>
        </w:rPr>
        <w:t>подготавливать и направлять в Следственный комитет материалы выездных налоговых проверок</w:t>
      </w:r>
      <w:r w:rsidR="000567E1" w:rsidRPr="000567E1">
        <w:rPr>
          <w:rFonts w:ascii="Times New Roman" w:hAnsi="Times New Roman"/>
          <w:spacing w:val="-5"/>
          <w:sz w:val="24"/>
          <w:szCs w:val="24"/>
        </w:rPr>
        <w:t xml:space="preserve"> для </w:t>
      </w:r>
      <w:r w:rsidR="000567E1" w:rsidRPr="000567E1">
        <w:rPr>
          <w:rFonts w:ascii="Times New Roman" w:hAnsi="Times New Roman"/>
          <w:sz w:val="24"/>
          <w:szCs w:val="24"/>
        </w:rPr>
        <w:t>принятия процессуального решения в порядке статей 144, 145 УПК РФ;</w:t>
      </w:r>
    </w:p>
    <w:p w:rsidR="000567E1" w:rsidRPr="000567E1" w:rsidRDefault="008C2FC3" w:rsidP="008C2FC3">
      <w:pPr>
        <w:tabs>
          <w:tab w:val="left" w:pos="346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8.6. </w:t>
      </w:r>
      <w:r w:rsidR="000567E1" w:rsidRPr="000567E1">
        <w:rPr>
          <w:rFonts w:ascii="Times New Roman" w:hAnsi="Times New Roman"/>
          <w:spacing w:val="-8"/>
          <w:sz w:val="24"/>
          <w:szCs w:val="24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567E1" w:rsidRPr="008C2FC3" w:rsidRDefault="008C2FC3" w:rsidP="008C2FC3">
      <w:pPr>
        <w:pStyle w:val="3"/>
        <w:keepLines w:val="0"/>
        <w:overflowPunct/>
        <w:autoSpaceDE/>
        <w:autoSpaceDN/>
        <w:adjustRightInd/>
        <w:spacing w:before="0"/>
        <w:ind w:firstLine="567"/>
        <w:jc w:val="both"/>
        <w:textAlignment w:val="auto"/>
        <w:rPr>
          <w:rFonts w:ascii="Times New Roman" w:hAnsi="Times New Roman" w:cs="Times New Roman"/>
          <w:color w:val="auto"/>
        </w:rPr>
      </w:pPr>
      <w:r w:rsidRPr="008C2FC3">
        <w:rPr>
          <w:rFonts w:ascii="Times New Roman" w:hAnsi="Times New Roman" w:cs="Times New Roman"/>
          <w:color w:val="auto"/>
          <w:spacing w:val="-5"/>
        </w:rPr>
        <w:t xml:space="preserve">8.7. </w:t>
      </w:r>
      <w:r w:rsidR="000567E1" w:rsidRPr="008C2FC3">
        <w:rPr>
          <w:rFonts w:ascii="Times New Roman" w:hAnsi="Times New Roman" w:cs="Times New Roman"/>
          <w:color w:val="auto"/>
          <w:spacing w:val="-5"/>
        </w:rPr>
        <w:t>передавать отделу урегулирования задолженности имеющуюся информацию о движении денежных средств на счетах налогоплательщиков в банках, по которым вынесено решение о взыскании налога за счет денежных средств, либо о приостановлении операций;</w:t>
      </w:r>
    </w:p>
    <w:p w:rsidR="000567E1" w:rsidRPr="000567E1" w:rsidRDefault="008C2FC3" w:rsidP="008C2FC3">
      <w:pPr>
        <w:tabs>
          <w:tab w:val="left" w:pos="90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8.8. </w:t>
      </w:r>
      <w:r w:rsidR="000567E1" w:rsidRPr="000567E1">
        <w:rPr>
          <w:rFonts w:ascii="Times New Roman" w:hAnsi="Times New Roman"/>
          <w:sz w:val="24"/>
          <w:szCs w:val="24"/>
        </w:rPr>
        <w:t>осуществлять ведение программного комплекса «Система ЭОД» местного уровня» в части информационного ресурса «Выездные проверки»;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8.9. </w:t>
      </w:r>
      <w:r w:rsidR="000567E1" w:rsidRPr="000567E1">
        <w:rPr>
          <w:rFonts w:ascii="Times New Roman" w:hAnsi="Times New Roman"/>
          <w:sz w:val="24"/>
          <w:szCs w:val="24"/>
        </w:rPr>
        <w:t>осуществлять ввод информации в «Система ЭОД» местного уровня», полученной в ходе проведения выездных проверок и истребования документов;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8.10. </w:t>
      </w:r>
      <w:r w:rsidR="000567E1" w:rsidRPr="000567E1">
        <w:rPr>
          <w:rFonts w:ascii="Times New Roman" w:hAnsi="Times New Roman"/>
          <w:sz w:val="24"/>
          <w:szCs w:val="24"/>
        </w:rPr>
        <w:t>участвовать в рассмотрении писем, жалоб и заявлений предприятий, организаций и граждан по вопросам правильности применения налогового законодательства;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8.11. </w:t>
      </w:r>
      <w:r w:rsidR="000567E1" w:rsidRPr="000567E1">
        <w:rPr>
          <w:rFonts w:ascii="Times New Roman" w:hAnsi="Times New Roman"/>
          <w:sz w:val="24"/>
          <w:szCs w:val="24"/>
        </w:rPr>
        <w:t xml:space="preserve">принимать меры по взысканию сумм, </w:t>
      </w:r>
      <w:proofErr w:type="spellStart"/>
      <w:r w:rsidR="000567E1" w:rsidRPr="000567E1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="000567E1" w:rsidRPr="000567E1">
        <w:rPr>
          <w:rFonts w:ascii="Times New Roman" w:hAnsi="Times New Roman"/>
          <w:sz w:val="24"/>
          <w:szCs w:val="24"/>
        </w:rPr>
        <w:t xml:space="preserve"> в ходе выездных проверок соблюдения налогового законодательства сокращению недоимки;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8.12. </w:t>
      </w:r>
      <w:r w:rsidR="000567E1" w:rsidRPr="000567E1">
        <w:rPr>
          <w:rFonts w:ascii="Times New Roman" w:hAnsi="Times New Roman"/>
          <w:sz w:val="24"/>
          <w:szCs w:val="24"/>
        </w:rPr>
        <w:t>в случае необходимости проводить выездные проверки по участкам, закрепленным за временно отсутствующим работником отдела;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8.13. </w:t>
      </w:r>
      <w:r w:rsidR="000567E1" w:rsidRPr="000567E1">
        <w:rPr>
          <w:rFonts w:ascii="Times New Roman" w:hAnsi="Times New Roman"/>
          <w:sz w:val="24"/>
          <w:szCs w:val="24"/>
        </w:rPr>
        <w:t>представлять интересы налогового органа по выездным налоговым проверкам в Арбитражном суде.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8.14. </w:t>
      </w:r>
      <w:r w:rsidR="000567E1" w:rsidRPr="000567E1">
        <w:rPr>
          <w:rFonts w:ascii="Times New Roman" w:hAnsi="Times New Roman"/>
          <w:sz w:val="24"/>
          <w:szCs w:val="24"/>
        </w:rPr>
        <w:t>Вызывать на основании письменного уведомления налогоплательщиков и иных обязанных лиц для дачи пояснений в связи с проведением выездной проверки.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8.15. </w:t>
      </w:r>
      <w:r w:rsidR="000567E1" w:rsidRPr="000567E1">
        <w:rPr>
          <w:rFonts w:ascii="Times New Roman" w:hAnsi="Times New Roman"/>
          <w:sz w:val="24"/>
          <w:szCs w:val="24"/>
        </w:rPr>
        <w:t>Требовать от налогоплательщиков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налогов, а также пояснения и документы, подтверждающие правильность исчисления налогов.</w:t>
      </w:r>
    </w:p>
    <w:p w:rsidR="000567E1" w:rsidRPr="000567E1" w:rsidRDefault="008C2FC3" w:rsidP="008C2FC3">
      <w:pPr>
        <w:pStyle w:val="af2"/>
        <w:ind w:firstLine="567"/>
      </w:pPr>
      <w:r>
        <w:t xml:space="preserve">8.16. </w:t>
      </w:r>
      <w:r w:rsidR="000567E1" w:rsidRPr="000567E1"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требований.</w:t>
      </w:r>
    </w:p>
    <w:p w:rsidR="000567E1" w:rsidRPr="000567E1" w:rsidRDefault="008C2FC3" w:rsidP="008C2FC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8.17. </w:t>
      </w:r>
      <w:r w:rsidR="000567E1" w:rsidRPr="000567E1">
        <w:rPr>
          <w:rFonts w:ascii="Times New Roman" w:hAnsi="Times New Roman"/>
          <w:sz w:val="24"/>
          <w:szCs w:val="24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8.18. </w:t>
      </w:r>
      <w:r w:rsidR="000567E1" w:rsidRPr="000567E1">
        <w:rPr>
          <w:rFonts w:ascii="Times New Roman" w:hAnsi="Times New Roman"/>
          <w:sz w:val="24"/>
          <w:szCs w:val="24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нахождения, производственные, складские, торговые и иные помещения и территории.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8.19. </w:t>
      </w:r>
      <w:r w:rsidR="000567E1" w:rsidRPr="000567E1">
        <w:rPr>
          <w:rFonts w:ascii="Times New Roman" w:hAnsi="Times New Roman"/>
          <w:sz w:val="24"/>
          <w:szCs w:val="24"/>
        </w:rPr>
        <w:t>Определять суммы налогов, подлежащие внесению налогоплательщиком в бюджет, расчетным путем на основании данных по иным аналогичным налогоплательщикам, в случаях отказа налогоплательщика допустить к осмотру (обследованию) производственных, складских, торговых и иных помещений и территорий, используемых налогоплательщиком для извлечения дохода,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налоги.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8.20. </w:t>
      </w:r>
      <w:r w:rsidR="000567E1" w:rsidRPr="000567E1">
        <w:rPr>
          <w:rFonts w:ascii="Times New Roman" w:hAnsi="Times New Roman"/>
          <w:sz w:val="24"/>
          <w:szCs w:val="24"/>
        </w:rPr>
        <w:t>Привлекать для проведения налогового контроля специалистов, экспертов и переводчиков.</w:t>
      </w:r>
    </w:p>
    <w:p w:rsidR="000567E1" w:rsidRPr="000567E1" w:rsidRDefault="008C2FC3" w:rsidP="008C2FC3">
      <w:pPr>
        <w:tabs>
          <w:tab w:val="left" w:pos="54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8.21. </w:t>
      </w:r>
      <w:r w:rsidR="000567E1" w:rsidRPr="000567E1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21690">
        <w:rPr>
          <w:rFonts w:ascii="Times New Roman" w:hAnsi="Times New Roman"/>
          <w:sz w:val="24"/>
          <w:szCs w:val="24"/>
          <w:lang w:eastAsia="ru-RU"/>
        </w:rPr>
        <w:t>В целях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исполнения возложенных должностных обязанностей </w:t>
      </w:r>
      <w:r>
        <w:rPr>
          <w:rFonts w:ascii="Times New Roman" w:hAnsi="Times New Roman"/>
          <w:sz w:val="24"/>
          <w:szCs w:val="24"/>
          <w:lang w:eastAsia="ru-RU"/>
        </w:rPr>
        <w:t>главн</w:t>
      </w:r>
      <w:r w:rsidR="00121690">
        <w:rPr>
          <w:rFonts w:ascii="Times New Roman" w:hAnsi="Times New Roman"/>
          <w:sz w:val="24"/>
          <w:szCs w:val="24"/>
          <w:lang w:eastAsia="ru-RU"/>
        </w:rPr>
        <w:t>ый</w:t>
      </w:r>
      <w:r>
        <w:rPr>
          <w:rFonts w:ascii="Times New Roman" w:hAnsi="Times New Roman"/>
          <w:sz w:val="24"/>
          <w:szCs w:val="24"/>
          <w:lang w:eastAsia="ru-RU"/>
        </w:rPr>
        <w:t xml:space="preserve"> государственн</w:t>
      </w:r>
      <w:r w:rsidR="00121690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121690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инспектор</w:t>
      </w:r>
      <w:r w:rsidR="00121690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177FB">
        <w:rPr>
          <w:rFonts w:ascii="Times New Roman" w:hAnsi="Times New Roman"/>
          <w:sz w:val="24"/>
          <w:szCs w:val="24"/>
          <w:lang w:eastAsia="ru-RU"/>
        </w:rPr>
        <w:t>имеет право: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lastRenderedPageBreak/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проведение по его заявлению служебной проверки;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Главный  государственный  налоговый  инспектор  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E177FB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Pr="00E177FB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177FB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E177FB">
        <w:rPr>
          <w:rFonts w:ascii="Times New Roman" w:hAnsi="Times New Roman"/>
          <w:sz w:val="24"/>
          <w:szCs w:val="24"/>
          <w:lang w:eastAsia="ru-RU"/>
        </w:rPr>
        <w:t>. N 506 «</w:t>
      </w:r>
      <w:r w:rsidRPr="00E177FB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Pr="00E177FB">
        <w:rPr>
          <w:rFonts w:ascii="Times New Roman" w:hAnsi="Times New Roman"/>
          <w:sz w:val="24"/>
          <w:szCs w:val="24"/>
          <w:lang w:eastAsia="ru-RU"/>
        </w:rPr>
        <w:t>, Положением о Межрайонной ИФНС России №12 по Приморскому краю, утвержденным руководителем Управления ФНС России по Приморскому краю 16 мая 2016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работает с документами ограниченного распространения.</w:t>
      </w:r>
    </w:p>
    <w:p w:rsidR="0060198B" w:rsidRPr="00E177FB" w:rsidRDefault="0060198B" w:rsidP="0060198B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</w:t>
      </w:r>
      <w:r w:rsidR="00121690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21690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21690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21690">
        <w:rPr>
          <w:rFonts w:ascii="Times New Roman" w:hAnsi="Times New Roman" w:cs="Times New Roman"/>
          <w:sz w:val="24"/>
          <w:szCs w:val="24"/>
        </w:rPr>
        <w:t xml:space="preserve"> </w:t>
      </w:r>
      <w:r w:rsidRPr="00E177F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отдел выездных проверок, заданий, приказов, распоряжений и указаний вышестоящих в порядке подчиненности руководителей, за исключением незаконных;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lastRenderedPageBreak/>
        <w:t>- за несоблюдение ограничений, связанных с прохождением государственной гражданской службы;</w:t>
      </w:r>
    </w:p>
    <w:p w:rsidR="0060198B" w:rsidRPr="00E177FB" w:rsidRDefault="0060198B" w:rsidP="0060198B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198B" w:rsidRPr="00E177FB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 w:rsidRPr="00E177FB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E177FB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121690" w:rsidRDefault="0060198B" w:rsidP="0060198B">
      <w:pPr>
        <w:pStyle w:val="a8"/>
        <w:numPr>
          <w:ilvl w:val="0"/>
          <w:numId w:val="11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21690">
        <w:rPr>
          <w:rFonts w:ascii="Times New Roman" w:hAnsi="Times New Roman"/>
          <w:b/>
          <w:sz w:val="24"/>
          <w:szCs w:val="24"/>
          <w:lang w:eastAsia="ru-RU"/>
        </w:rPr>
        <w:t>Перечень вопросов, по которым главн</w:t>
      </w:r>
      <w:r w:rsidR="00121690" w:rsidRPr="00121690">
        <w:rPr>
          <w:rFonts w:ascii="Times New Roman" w:hAnsi="Times New Roman"/>
          <w:b/>
          <w:sz w:val="24"/>
          <w:szCs w:val="24"/>
          <w:lang w:eastAsia="ru-RU"/>
        </w:rPr>
        <w:t>ый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государственн</w:t>
      </w:r>
      <w:r w:rsidR="00121690" w:rsidRPr="00121690">
        <w:rPr>
          <w:rFonts w:ascii="Times New Roman" w:hAnsi="Times New Roman"/>
          <w:b/>
          <w:sz w:val="24"/>
          <w:szCs w:val="24"/>
          <w:lang w:eastAsia="ru-RU"/>
        </w:rPr>
        <w:t>ый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налогов</w:t>
      </w:r>
      <w:r w:rsidR="00121690" w:rsidRPr="00121690">
        <w:rPr>
          <w:rFonts w:ascii="Times New Roman" w:hAnsi="Times New Roman"/>
          <w:b/>
          <w:sz w:val="24"/>
          <w:szCs w:val="24"/>
          <w:lang w:eastAsia="ru-RU"/>
        </w:rPr>
        <w:t>ый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инспектор</w:t>
      </w:r>
      <w:r w:rsidR="00121690"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  <w:r w:rsidR="00121690" w:rsidRPr="0012169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21690">
        <w:rPr>
          <w:rFonts w:ascii="Times New Roman" w:hAnsi="Times New Roman"/>
          <w:b/>
          <w:sz w:val="24"/>
          <w:szCs w:val="24"/>
          <w:lang w:eastAsia="ru-RU"/>
        </w:rPr>
        <w:t>и иные решения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>
        <w:rPr>
          <w:rFonts w:ascii="Times New Roman" w:hAnsi="Times New Roman"/>
          <w:sz w:val="24"/>
          <w:szCs w:val="24"/>
          <w:lang w:eastAsia="ru-RU"/>
        </w:rPr>
        <w:t>главн</w:t>
      </w:r>
      <w:r w:rsidR="004A5342">
        <w:rPr>
          <w:rFonts w:ascii="Times New Roman" w:hAnsi="Times New Roman"/>
          <w:sz w:val="24"/>
          <w:szCs w:val="24"/>
          <w:lang w:eastAsia="ru-RU"/>
        </w:rPr>
        <w:t>ый</w:t>
      </w:r>
      <w:r>
        <w:rPr>
          <w:rFonts w:ascii="Times New Roman" w:hAnsi="Times New Roman"/>
          <w:sz w:val="24"/>
          <w:szCs w:val="24"/>
          <w:lang w:eastAsia="ru-RU"/>
        </w:rPr>
        <w:t xml:space="preserve"> государственн</w:t>
      </w:r>
      <w:r w:rsidR="004A5342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4A5342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>инспектор</w:t>
      </w:r>
      <w:r w:rsidR="004A5342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вправе самостоятельно принимать решения по вопросам: 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возникающим при рассмотрении Инспекции заявлений, предложений, жалоб граждан и юридических лиц;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0198B" w:rsidRPr="00E177FB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>
        <w:rPr>
          <w:rFonts w:ascii="Times New Roman" w:hAnsi="Times New Roman"/>
          <w:sz w:val="24"/>
          <w:szCs w:val="24"/>
          <w:lang w:eastAsia="ru-RU"/>
        </w:rPr>
        <w:t>главн</w:t>
      </w:r>
      <w:r w:rsidR="008D3F77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>государственн</w:t>
      </w:r>
      <w:r w:rsidR="008D3F77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8D3F77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>инспектор</w:t>
      </w:r>
      <w:r w:rsidR="008D3F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обязан самостоятельно принимать решения по вопросам: 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60198B" w:rsidRPr="00E177FB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</w:t>
      </w:r>
      <w:r w:rsidRPr="00E177FB">
        <w:rPr>
          <w:rFonts w:ascii="Times New Roman" w:eastAsia="Calibri" w:hAnsi="Times New Roman"/>
          <w:sz w:val="24"/>
          <w:szCs w:val="24"/>
        </w:rPr>
        <w:t>;</w:t>
      </w:r>
    </w:p>
    <w:p w:rsidR="0060198B" w:rsidRPr="00E177FB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E177FB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E2E33" w:rsidRDefault="0060198B" w:rsidP="00DC1A63">
      <w:pPr>
        <w:pStyle w:val="a8"/>
        <w:numPr>
          <w:ilvl w:val="0"/>
          <w:numId w:val="11"/>
        </w:numPr>
        <w:overflowPunct/>
        <w:ind w:left="567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E2E33">
        <w:rPr>
          <w:rFonts w:ascii="Times New Roman" w:hAnsi="Times New Roman"/>
          <w:b/>
          <w:sz w:val="24"/>
          <w:szCs w:val="24"/>
          <w:lang w:eastAsia="ru-RU"/>
        </w:rPr>
        <w:t>Перечень вопросов, по которым главн</w:t>
      </w:r>
      <w:r w:rsidR="00D04B4D"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ый 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государственн</w:t>
      </w:r>
      <w:r w:rsidR="00D04B4D"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ый 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налогов</w:t>
      </w:r>
      <w:r w:rsidR="00D04B4D" w:rsidRPr="003E2E33">
        <w:rPr>
          <w:rFonts w:ascii="Times New Roman" w:hAnsi="Times New Roman"/>
          <w:b/>
          <w:sz w:val="24"/>
          <w:szCs w:val="24"/>
          <w:lang w:eastAsia="ru-RU"/>
        </w:rPr>
        <w:t>ый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инспектор</w:t>
      </w:r>
      <w:r w:rsidR="00D04B4D"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>вправе или обязан участвовать</w:t>
      </w:r>
      <w:r w:rsidR="00A20A4E" w:rsidRPr="003E2E3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E2E33">
        <w:rPr>
          <w:rFonts w:ascii="Times New Roman" w:hAnsi="Times New Roman"/>
          <w:b/>
          <w:sz w:val="24"/>
          <w:szCs w:val="24"/>
          <w:lang w:eastAsia="ru-RU"/>
        </w:rPr>
        <w:t>при подготовке проектов нормативных правовых актов и (или) проектов управленческих и иных решений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Главн</w:t>
      </w:r>
      <w:r w:rsidR="005252E4">
        <w:rPr>
          <w:rFonts w:ascii="Times New Roman" w:hAnsi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/>
          <w:sz w:val="24"/>
          <w:szCs w:val="24"/>
          <w:lang w:eastAsia="ru-RU"/>
        </w:rPr>
        <w:t xml:space="preserve"> государственн</w:t>
      </w:r>
      <w:r w:rsidR="005252E4">
        <w:rPr>
          <w:rFonts w:ascii="Times New Roman" w:hAnsi="Times New Roman"/>
          <w:sz w:val="24"/>
          <w:szCs w:val="24"/>
          <w:lang w:eastAsia="ru-RU"/>
        </w:rPr>
        <w:t>ый</w:t>
      </w:r>
      <w:r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5252E4">
        <w:rPr>
          <w:rFonts w:ascii="Times New Roman" w:hAnsi="Times New Roman"/>
          <w:sz w:val="24"/>
          <w:szCs w:val="24"/>
          <w:lang w:eastAsia="ru-RU"/>
        </w:rPr>
        <w:t>ый</w:t>
      </w:r>
      <w:r>
        <w:rPr>
          <w:rFonts w:ascii="Times New Roman" w:hAnsi="Times New Roman"/>
          <w:sz w:val="24"/>
          <w:szCs w:val="24"/>
          <w:lang w:eastAsia="ru-RU"/>
        </w:rPr>
        <w:t xml:space="preserve"> инспектор</w:t>
      </w:r>
      <w:r w:rsidR="005252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0198B" w:rsidRPr="00E177FB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lastRenderedPageBreak/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обеспечения подготовки соответствующих документов закрепленных за отделом.</w:t>
      </w:r>
    </w:p>
    <w:p w:rsidR="0060198B" w:rsidRPr="00E177FB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5252E4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Главный  государственный налоговый инспектор </w:t>
      </w:r>
      <w:r w:rsidR="0060198B" w:rsidRPr="00E177FB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E177FB">
        <w:rPr>
          <w:rFonts w:ascii="Times New Roman" w:hAnsi="Times New Roman"/>
          <w:spacing w:val="1"/>
          <w:sz w:val="24"/>
          <w:szCs w:val="24"/>
          <w:lang w:eastAsia="ru-RU"/>
        </w:rPr>
        <w:t>об отделах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E177FB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своими должностными обязанностями </w:t>
      </w:r>
      <w:r w:rsidR="005B5DEA">
        <w:rPr>
          <w:rFonts w:ascii="Times New Roman" w:hAnsi="Times New Roman"/>
          <w:sz w:val="24"/>
          <w:szCs w:val="24"/>
          <w:lang w:eastAsia="ru-RU"/>
        </w:rPr>
        <w:t>г</w:t>
      </w:r>
      <w:r w:rsidR="005252E4">
        <w:rPr>
          <w:rFonts w:ascii="Times New Roman" w:hAnsi="Times New Roman"/>
          <w:sz w:val="24"/>
          <w:szCs w:val="24"/>
          <w:lang w:eastAsia="ru-RU"/>
        </w:rPr>
        <w:t xml:space="preserve">лавный  государственный налоговый инспектор </w:t>
      </w:r>
      <w:r w:rsidRPr="00E177FB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>
        <w:rPr>
          <w:rFonts w:ascii="Times New Roman" w:hAnsi="Times New Roman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Pr="00E177F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77FB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177FB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E177FB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E177F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177FB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 xml:space="preserve">18. </w:t>
      </w:r>
      <w:r w:rsidR="005252E4">
        <w:rPr>
          <w:rFonts w:ascii="Times New Roman" w:hAnsi="Times New Roman"/>
          <w:sz w:val="24"/>
          <w:szCs w:val="24"/>
        </w:rPr>
        <w:t xml:space="preserve">Главный  государственный налоговый инспектор </w:t>
      </w:r>
      <w:r w:rsidRPr="00E177FB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60198B" w:rsidRPr="00E177F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E177FB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E177F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</w:t>
      </w:r>
      <w:r w:rsidRPr="00E177FB">
        <w:rPr>
          <w:rFonts w:ascii="Times New Roman" w:hAnsi="Times New Roman" w:cs="Times New Roman"/>
          <w:sz w:val="24"/>
          <w:szCs w:val="24"/>
        </w:rPr>
        <w:lastRenderedPageBreak/>
        <w:t>новых компьютерных и информационных технологий, способности быстро адаптироваться к новым условиям и требованиям;</w:t>
      </w:r>
    </w:p>
    <w:p w:rsidR="0060198B" w:rsidRPr="00E177FB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F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0198B" w:rsidRPr="00E177FB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Default="0060198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8484B" w:rsidRDefault="00D8484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8484B" w:rsidRPr="00E177FB" w:rsidRDefault="00D8484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60198B" w:rsidRPr="00E177FB" w:rsidRDefault="0060198B" w:rsidP="0060198B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77FB">
        <w:rPr>
          <w:rFonts w:ascii="Times New Roman" w:hAnsi="Times New Roman"/>
          <w:sz w:val="24"/>
          <w:szCs w:val="24"/>
          <w:lang w:eastAsia="ru-RU"/>
        </w:rPr>
        <w:t xml:space="preserve">выездных проверок                    ________________                                      </w:t>
      </w:r>
      <w:r w:rsidRPr="00E177FB">
        <w:rPr>
          <w:rFonts w:ascii="Times New Roman" w:hAnsi="Times New Roman"/>
          <w:sz w:val="24"/>
          <w:szCs w:val="24"/>
          <w:u w:val="single"/>
          <w:lang w:eastAsia="ru-RU"/>
        </w:rPr>
        <w:t>Е.С. Красноперова</w:t>
      </w:r>
    </w:p>
    <w:p w:rsidR="0060198B" w:rsidRPr="00A20A4E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lang w:eastAsia="ru-RU"/>
        </w:rPr>
      </w:pPr>
      <w:r w:rsidRPr="00A20A4E">
        <w:rPr>
          <w:rFonts w:ascii="Times New Roman" w:hAnsi="Times New Roman"/>
          <w:b/>
          <w:lang w:eastAsia="ru-RU"/>
        </w:rPr>
        <w:t xml:space="preserve">                                              </w:t>
      </w:r>
      <w:r w:rsidRPr="00A20A4E">
        <w:rPr>
          <w:rFonts w:ascii="Times New Roman" w:hAnsi="Times New Roman"/>
          <w:lang w:eastAsia="ru-RU"/>
        </w:rPr>
        <w:t>подпись                                                            ФИО</w:t>
      </w: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val="en-US" w:eastAsia="ru-RU"/>
        </w:rPr>
      </w:pPr>
    </w:p>
    <w:p w:rsidR="0060198B" w:rsidRPr="00E177F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Default="0060198B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F3769" w:rsidRPr="00E177FB" w:rsidRDefault="002F3769" w:rsidP="0060198B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60198B" w:rsidRPr="00E177FB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E177FB" w:rsidRDefault="0060198B" w:rsidP="0060198B">
      <w:pPr>
        <w:rPr>
          <w:rFonts w:ascii="Times New Roman" w:hAnsi="Times New Roman"/>
          <w:sz w:val="24"/>
          <w:szCs w:val="24"/>
        </w:rPr>
      </w:pPr>
    </w:p>
    <w:p w:rsidR="007257A5" w:rsidRPr="0060198B" w:rsidRDefault="007257A5" w:rsidP="0060198B"/>
    <w:sectPr w:rsidR="007257A5" w:rsidRPr="0060198B" w:rsidSect="00CB0749">
      <w:headerReference w:type="default" r:id="rId17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749" w:rsidRDefault="00CB0749" w:rsidP="00D65180">
      <w:r>
        <w:separator/>
      </w:r>
    </w:p>
  </w:endnote>
  <w:endnote w:type="continuationSeparator" w:id="0">
    <w:p w:rsidR="00CB0749" w:rsidRDefault="00CB0749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749" w:rsidRDefault="00CB0749" w:rsidP="00D65180">
      <w:r>
        <w:separator/>
      </w:r>
    </w:p>
  </w:footnote>
  <w:footnote w:type="continuationSeparator" w:id="0">
    <w:p w:rsidR="00CB0749" w:rsidRDefault="00CB0749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CB0749" w:rsidRPr="00B97324" w:rsidRDefault="00CB0749">
        <w:pPr>
          <w:pStyle w:val="a3"/>
          <w:jc w:val="center"/>
        </w:pPr>
        <w:r w:rsidRPr="00B97324">
          <w:rPr>
            <w:rFonts w:ascii="Times New Roman" w:hAnsi="Times New Roman"/>
          </w:rPr>
          <w:fldChar w:fldCharType="begin"/>
        </w:r>
        <w:r w:rsidRPr="00B97324">
          <w:rPr>
            <w:rFonts w:ascii="Times New Roman" w:hAnsi="Times New Roman"/>
          </w:rPr>
          <w:instrText xml:space="preserve"> PAGE   \* MERGEFORMAT </w:instrText>
        </w:r>
        <w:r w:rsidRPr="00B97324">
          <w:rPr>
            <w:rFonts w:ascii="Times New Roman" w:hAnsi="Times New Roman"/>
          </w:rPr>
          <w:fldChar w:fldCharType="separate"/>
        </w:r>
        <w:r w:rsidR="006D2214">
          <w:rPr>
            <w:rFonts w:ascii="Times New Roman" w:hAnsi="Times New Roman"/>
            <w:noProof/>
          </w:rPr>
          <w:t>9</w:t>
        </w:r>
        <w:r w:rsidRPr="00B97324">
          <w:rPr>
            <w:rFonts w:ascii="Times New Roman" w:hAnsi="Times New Roman"/>
          </w:rPr>
          <w:fldChar w:fldCharType="end"/>
        </w:r>
      </w:p>
    </w:sdtContent>
  </w:sdt>
  <w:p w:rsidR="00CB0749" w:rsidRDefault="00CB07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A9F4A0B"/>
    <w:multiLevelType w:val="hybridMultilevel"/>
    <w:tmpl w:val="7FDEF2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>
    <w:nsid w:val="626916CE"/>
    <w:multiLevelType w:val="multilevel"/>
    <w:tmpl w:val="8BCEF8D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>
    <w:nsid w:val="6FAD7FBB"/>
    <w:multiLevelType w:val="multilevel"/>
    <w:tmpl w:val="EE74664C"/>
    <w:lvl w:ilvl="0">
      <w:start w:val="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2" w:hanging="102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6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14"/>
  </w:num>
  <w:num w:numId="10">
    <w:abstractNumId w:val="9"/>
  </w:num>
  <w:num w:numId="11">
    <w:abstractNumId w:val="2"/>
  </w:num>
  <w:num w:numId="12">
    <w:abstractNumId w:val="13"/>
  </w:num>
  <w:num w:numId="13">
    <w:abstractNumId w:val="5"/>
  </w:num>
  <w:num w:numId="14">
    <w:abstractNumId w:val="12"/>
  </w:num>
  <w:num w:numId="15">
    <w:abstractNumId w:val="16"/>
  </w:num>
  <w:num w:numId="16">
    <w:abstractNumId w:val="15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328A1"/>
    <w:rsid w:val="00040CDF"/>
    <w:rsid w:val="000567E1"/>
    <w:rsid w:val="00065B9C"/>
    <w:rsid w:val="00095CAF"/>
    <w:rsid w:val="000A4232"/>
    <w:rsid w:val="000B70D8"/>
    <w:rsid w:val="000B7351"/>
    <w:rsid w:val="000C28D5"/>
    <w:rsid w:val="000C330F"/>
    <w:rsid w:val="000D0E78"/>
    <w:rsid w:val="000D5DE4"/>
    <w:rsid w:val="00121690"/>
    <w:rsid w:val="001274A2"/>
    <w:rsid w:val="0013160B"/>
    <w:rsid w:val="00133021"/>
    <w:rsid w:val="00136A59"/>
    <w:rsid w:val="00143DD3"/>
    <w:rsid w:val="00146090"/>
    <w:rsid w:val="00151789"/>
    <w:rsid w:val="00153C63"/>
    <w:rsid w:val="00162BC3"/>
    <w:rsid w:val="00167FBB"/>
    <w:rsid w:val="0017460A"/>
    <w:rsid w:val="001934AC"/>
    <w:rsid w:val="001946E7"/>
    <w:rsid w:val="001952A1"/>
    <w:rsid w:val="001A1F56"/>
    <w:rsid w:val="001A2404"/>
    <w:rsid w:val="001A520B"/>
    <w:rsid w:val="001A794F"/>
    <w:rsid w:val="001C7CAC"/>
    <w:rsid w:val="001E696D"/>
    <w:rsid w:val="001F5546"/>
    <w:rsid w:val="00214DD3"/>
    <w:rsid w:val="00215E3A"/>
    <w:rsid w:val="0022564E"/>
    <w:rsid w:val="00230EA2"/>
    <w:rsid w:val="00234875"/>
    <w:rsid w:val="00246653"/>
    <w:rsid w:val="002623DE"/>
    <w:rsid w:val="002643EB"/>
    <w:rsid w:val="002709D5"/>
    <w:rsid w:val="00272BB9"/>
    <w:rsid w:val="00273412"/>
    <w:rsid w:val="00277BF3"/>
    <w:rsid w:val="0028038E"/>
    <w:rsid w:val="002845F1"/>
    <w:rsid w:val="002C189D"/>
    <w:rsid w:val="002C337C"/>
    <w:rsid w:val="002C511A"/>
    <w:rsid w:val="002F03EC"/>
    <w:rsid w:val="002F3769"/>
    <w:rsid w:val="002F4651"/>
    <w:rsid w:val="002F4753"/>
    <w:rsid w:val="00302478"/>
    <w:rsid w:val="0034121D"/>
    <w:rsid w:val="00345921"/>
    <w:rsid w:val="00350DAF"/>
    <w:rsid w:val="0036164C"/>
    <w:rsid w:val="00365708"/>
    <w:rsid w:val="0037241A"/>
    <w:rsid w:val="0038499C"/>
    <w:rsid w:val="003A421A"/>
    <w:rsid w:val="003A6A43"/>
    <w:rsid w:val="003B17CE"/>
    <w:rsid w:val="003E2E33"/>
    <w:rsid w:val="003E47B3"/>
    <w:rsid w:val="004021A1"/>
    <w:rsid w:val="00403536"/>
    <w:rsid w:val="00405C5D"/>
    <w:rsid w:val="00406306"/>
    <w:rsid w:val="00421623"/>
    <w:rsid w:val="004244D5"/>
    <w:rsid w:val="00427A4D"/>
    <w:rsid w:val="00437B95"/>
    <w:rsid w:val="00452137"/>
    <w:rsid w:val="00453CAA"/>
    <w:rsid w:val="00453F84"/>
    <w:rsid w:val="00462EBF"/>
    <w:rsid w:val="0048648B"/>
    <w:rsid w:val="004A5342"/>
    <w:rsid w:val="004C2081"/>
    <w:rsid w:val="004C40D7"/>
    <w:rsid w:val="004D623B"/>
    <w:rsid w:val="004E6F9D"/>
    <w:rsid w:val="004F7103"/>
    <w:rsid w:val="005252E4"/>
    <w:rsid w:val="0053623B"/>
    <w:rsid w:val="00546CD4"/>
    <w:rsid w:val="005532DC"/>
    <w:rsid w:val="00577CF8"/>
    <w:rsid w:val="005816ED"/>
    <w:rsid w:val="00583AB0"/>
    <w:rsid w:val="005859AA"/>
    <w:rsid w:val="005A3E57"/>
    <w:rsid w:val="005A48E4"/>
    <w:rsid w:val="005A4DFD"/>
    <w:rsid w:val="005B5DEA"/>
    <w:rsid w:val="005C0381"/>
    <w:rsid w:val="005C3F01"/>
    <w:rsid w:val="005E179D"/>
    <w:rsid w:val="005E60F9"/>
    <w:rsid w:val="005E7341"/>
    <w:rsid w:val="005F5629"/>
    <w:rsid w:val="0060198B"/>
    <w:rsid w:val="00603501"/>
    <w:rsid w:val="00614341"/>
    <w:rsid w:val="00621698"/>
    <w:rsid w:val="006269B8"/>
    <w:rsid w:val="00627E34"/>
    <w:rsid w:val="0063071F"/>
    <w:rsid w:val="0063130B"/>
    <w:rsid w:val="006345CF"/>
    <w:rsid w:val="006415B0"/>
    <w:rsid w:val="00647F45"/>
    <w:rsid w:val="006531BA"/>
    <w:rsid w:val="00653FAC"/>
    <w:rsid w:val="00656001"/>
    <w:rsid w:val="006674FC"/>
    <w:rsid w:val="00677EF2"/>
    <w:rsid w:val="006A75FC"/>
    <w:rsid w:val="006B2124"/>
    <w:rsid w:val="006D2214"/>
    <w:rsid w:val="006D251A"/>
    <w:rsid w:val="006D5ED8"/>
    <w:rsid w:val="006E443B"/>
    <w:rsid w:val="00702BDB"/>
    <w:rsid w:val="00707B90"/>
    <w:rsid w:val="00711A9C"/>
    <w:rsid w:val="00722481"/>
    <w:rsid w:val="007224B7"/>
    <w:rsid w:val="007257A5"/>
    <w:rsid w:val="00763C0E"/>
    <w:rsid w:val="00767CC7"/>
    <w:rsid w:val="00770790"/>
    <w:rsid w:val="0077798C"/>
    <w:rsid w:val="00777E4F"/>
    <w:rsid w:val="007A1904"/>
    <w:rsid w:val="007B0E9A"/>
    <w:rsid w:val="007B72A3"/>
    <w:rsid w:val="007F7014"/>
    <w:rsid w:val="007F7D13"/>
    <w:rsid w:val="00805D21"/>
    <w:rsid w:val="008102B6"/>
    <w:rsid w:val="008229F5"/>
    <w:rsid w:val="0084741B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C176E"/>
    <w:rsid w:val="008C2FC3"/>
    <w:rsid w:val="008D3F77"/>
    <w:rsid w:val="008E445A"/>
    <w:rsid w:val="008F7D34"/>
    <w:rsid w:val="009057EB"/>
    <w:rsid w:val="009143F2"/>
    <w:rsid w:val="00914C3F"/>
    <w:rsid w:val="0092225B"/>
    <w:rsid w:val="00922B6F"/>
    <w:rsid w:val="00954084"/>
    <w:rsid w:val="009743F2"/>
    <w:rsid w:val="00974A95"/>
    <w:rsid w:val="00975990"/>
    <w:rsid w:val="00977188"/>
    <w:rsid w:val="00984DEF"/>
    <w:rsid w:val="00995CF7"/>
    <w:rsid w:val="009A49D1"/>
    <w:rsid w:val="009A67D1"/>
    <w:rsid w:val="009C193D"/>
    <w:rsid w:val="009D0AFD"/>
    <w:rsid w:val="009D4EAB"/>
    <w:rsid w:val="009D5058"/>
    <w:rsid w:val="009D5A8E"/>
    <w:rsid w:val="009E7E38"/>
    <w:rsid w:val="009F03DB"/>
    <w:rsid w:val="00A009E1"/>
    <w:rsid w:val="00A20A4E"/>
    <w:rsid w:val="00A52479"/>
    <w:rsid w:val="00A932C0"/>
    <w:rsid w:val="00A95C31"/>
    <w:rsid w:val="00A96302"/>
    <w:rsid w:val="00AB0A03"/>
    <w:rsid w:val="00AB7FA9"/>
    <w:rsid w:val="00AC0105"/>
    <w:rsid w:val="00AD38C6"/>
    <w:rsid w:val="00AD6AA8"/>
    <w:rsid w:val="00B04CD7"/>
    <w:rsid w:val="00B05025"/>
    <w:rsid w:val="00B13E2D"/>
    <w:rsid w:val="00B332DF"/>
    <w:rsid w:val="00B43ABB"/>
    <w:rsid w:val="00B506B8"/>
    <w:rsid w:val="00B6593B"/>
    <w:rsid w:val="00B75C3A"/>
    <w:rsid w:val="00B9235F"/>
    <w:rsid w:val="00B97324"/>
    <w:rsid w:val="00BA0650"/>
    <w:rsid w:val="00BC0C8F"/>
    <w:rsid w:val="00BE6180"/>
    <w:rsid w:val="00BF402B"/>
    <w:rsid w:val="00C10B63"/>
    <w:rsid w:val="00C201CE"/>
    <w:rsid w:val="00C45A62"/>
    <w:rsid w:val="00C534A6"/>
    <w:rsid w:val="00C56FD5"/>
    <w:rsid w:val="00C64ACE"/>
    <w:rsid w:val="00C6515C"/>
    <w:rsid w:val="00C65F4E"/>
    <w:rsid w:val="00C70EB9"/>
    <w:rsid w:val="00C8522F"/>
    <w:rsid w:val="00CA5BAE"/>
    <w:rsid w:val="00CB0749"/>
    <w:rsid w:val="00CB5958"/>
    <w:rsid w:val="00CC5FB7"/>
    <w:rsid w:val="00CC6679"/>
    <w:rsid w:val="00D04B4D"/>
    <w:rsid w:val="00D134F2"/>
    <w:rsid w:val="00D451F3"/>
    <w:rsid w:val="00D50848"/>
    <w:rsid w:val="00D65180"/>
    <w:rsid w:val="00D80694"/>
    <w:rsid w:val="00D8484B"/>
    <w:rsid w:val="00D949C8"/>
    <w:rsid w:val="00DA16CC"/>
    <w:rsid w:val="00DA16CD"/>
    <w:rsid w:val="00DD3F1C"/>
    <w:rsid w:val="00E0661F"/>
    <w:rsid w:val="00E16972"/>
    <w:rsid w:val="00E3685E"/>
    <w:rsid w:val="00E5222B"/>
    <w:rsid w:val="00E579DB"/>
    <w:rsid w:val="00E60D7F"/>
    <w:rsid w:val="00E614B4"/>
    <w:rsid w:val="00E63339"/>
    <w:rsid w:val="00E645E6"/>
    <w:rsid w:val="00E77FDA"/>
    <w:rsid w:val="00EA6980"/>
    <w:rsid w:val="00EE3BD4"/>
    <w:rsid w:val="00F00B12"/>
    <w:rsid w:val="00F11257"/>
    <w:rsid w:val="00F11699"/>
    <w:rsid w:val="00F132B3"/>
    <w:rsid w:val="00F13DC8"/>
    <w:rsid w:val="00F461A9"/>
    <w:rsid w:val="00F57E36"/>
    <w:rsid w:val="00F607AB"/>
    <w:rsid w:val="00F70E1E"/>
    <w:rsid w:val="00F77550"/>
    <w:rsid w:val="00F83A95"/>
    <w:rsid w:val="00F928ED"/>
    <w:rsid w:val="00FB7323"/>
    <w:rsid w:val="00FB79DC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D3BA7C3-80EB-4D0D-9989-FC491B1B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29090-4141-4123-A1F0-8747A61B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6E65918B</Template>
  <TotalTime>28</TotalTime>
  <Pages>9</Pages>
  <Words>4362</Words>
  <Characters>24868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20</cp:revision>
  <cp:lastPrinted>2017-11-16T01:18:00Z</cp:lastPrinted>
  <dcterms:created xsi:type="dcterms:W3CDTF">2018-01-18T23:58:00Z</dcterms:created>
  <dcterms:modified xsi:type="dcterms:W3CDTF">2018-01-25T02:33:00Z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